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9B1" w:rsidRDefault="004529B1" w:rsidP="004529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PLYNMESWODE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529B1" w:rsidRDefault="004529B1" w:rsidP="004529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Dursley</w:t>
      </w:r>
      <w:proofErr w:type="spellEnd"/>
      <w:r>
        <w:rPr>
          <w:rFonts w:ascii="Times New Roman" w:hAnsi="Times New Roman" w:cs="Times New Roman"/>
        </w:rPr>
        <w:t>, Gloucestershire. Cloth man.</w:t>
      </w:r>
    </w:p>
    <w:p w:rsidR="004529B1" w:rsidRDefault="004529B1" w:rsidP="004529B1">
      <w:pPr>
        <w:rPr>
          <w:rFonts w:ascii="Times New Roman" w:hAnsi="Times New Roman" w:cs="Times New Roman"/>
        </w:rPr>
      </w:pPr>
    </w:p>
    <w:p w:rsidR="004529B1" w:rsidRDefault="004529B1" w:rsidP="004529B1">
      <w:pPr>
        <w:rPr>
          <w:rFonts w:ascii="Times New Roman" w:hAnsi="Times New Roman" w:cs="Times New Roman"/>
        </w:rPr>
      </w:pPr>
    </w:p>
    <w:p w:rsidR="004529B1" w:rsidRDefault="004529B1" w:rsidP="004529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Mathew </w:t>
      </w:r>
      <w:proofErr w:type="spellStart"/>
      <w:r>
        <w:rPr>
          <w:rFonts w:ascii="Times New Roman" w:hAnsi="Times New Roman" w:cs="Times New Roman"/>
        </w:rPr>
        <w:t>Bletterswyk</w:t>
      </w:r>
      <w:proofErr w:type="spellEnd"/>
      <w:r>
        <w:rPr>
          <w:rFonts w:ascii="Times New Roman" w:hAnsi="Times New Roman" w:cs="Times New Roman"/>
        </w:rPr>
        <w:t>, of Germany, Hansa merchant, brought a plaint of</w:t>
      </w:r>
    </w:p>
    <w:p w:rsidR="004529B1" w:rsidRDefault="004529B1" w:rsidP="004529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debt against him.</w:t>
      </w:r>
    </w:p>
    <w:p w:rsidR="004529B1" w:rsidRDefault="004529B1" w:rsidP="004529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4529B1" w:rsidRDefault="004529B1" w:rsidP="004529B1">
      <w:pPr>
        <w:rPr>
          <w:rFonts w:ascii="Times New Roman" w:hAnsi="Times New Roman" w:cs="Times New Roman"/>
        </w:rPr>
      </w:pPr>
    </w:p>
    <w:p w:rsidR="004529B1" w:rsidRDefault="004529B1" w:rsidP="004529B1">
      <w:pPr>
        <w:rPr>
          <w:rFonts w:ascii="Times New Roman" w:hAnsi="Times New Roman" w:cs="Times New Roman"/>
        </w:rPr>
      </w:pPr>
    </w:p>
    <w:p w:rsidR="004529B1" w:rsidRDefault="004529B1" w:rsidP="004529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February 2017</w:t>
      </w:r>
    </w:p>
    <w:p w:rsidR="006B2F86" w:rsidRPr="00E71FC3" w:rsidRDefault="004529B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9B1" w:rsidRDefault="004529B1" w:rsidP="00E71FC3">
      <w:r>
        <w:separator/>
      </w:r>
    </w:p>
  </w:endnote>
  <w:endnote w:type="continuationSeparator" w:id="0">
    <w:p w:rsidR="004529B1" w:rsidRDefault="004529B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9B1" w:rsidRDefault="004529B1" w:rsidP="00E71FC3">
      <w:r>
        <w:separator/>
      </w:r>
    </w:p>
  </w:footnote>
  <w:footnote w:type="continuationSeparator" w:id="0">
    <w:p w:rsidR="004529B1" w:rsidRDefault="004529B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9B1"/>
    <w:rsid w:val="001A7C09"/>
    <w:rsid w:val="004529B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08A082-44D3-4EAD-AB94-6DB76C13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529B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2017-02-26T21:12:00Z</dcterms:created>
  <dcterms:modified xsi:type="dcterms:W3CDTF">2017-02-26T21:13:00Z</dcterms:modified>
</cp:coreProperties>
</file>